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534D6" w14:textId="77777777" w:rsidR="00215B35" w:rsidRDefault="00215B35" w:rsidP="00215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GILBERT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67289FA0" w14:textId="77777777" w:rsidR="00215B35" w:rsidRDefault="00215B35" w:rsidP="00215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Butterwick, Lincolnshire.</w:t>
      </w:r>
    </w:p>
    <w:p w14:paraId="1C80AB92" w14:textId="77777777" w:rsidR="00215B35" w:rsidRDefault="00215B35" w:rsidP="00215B35">
      <w:pPr>
        <w:pStyle w:val="NoSpacing"/>
        <w:rPr>
          <w:rFonts w:cs="Times New Roman"/>
          <w:szCs w:val="24"/>
        </w:rPr>
      </w:pPr>
    </w:p>
    <w:p w14:paraId="0F42CFD7" w14:textId="77777777" w:rsidR="00215B35" w:rsidRDefault="00215B35" w:rsidP="00215B35">
      <w:pPr>
        <w:pStyle w:val="NoSpacing"/>
        <w:rPr>
          <w:rFonts w:cs="Times New Roman"/>
          <w:szCs w:val="24"/>
        </w:rPr>
      </w:pPr>
    </w:p>
    <w:p w14:paraId="112C2FBE" w14:textId="77777777" w:rsidR="00215B35" w:rsidRDefault="00215B35" w:rsidP="00215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Boston into lands of</w:t>
      </w:r>
    </w:p>
    <w:p w14:paraId="67304E2F" w14:textId="77777777" w:rsidR="00215B35" w:rsidRDefault="00215B35" w:rsidP="00215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Ralph Neville, 2</w:t>
      </w:r>
      <w:r w:rsidRPr="00526233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433449D3" w14:textId="77777777" w:rsidR="00215B35" w:rsidRDefault="00215B35" w:rsidP="00215B35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152)</w:t>
      </w:r>
    </w:p>
    <w:p w14:paraId="4800FAF2" w14:textId="77777777" w:rsidR="00215B35" w:rsidRDefault="00215B35" w:rsidP="00215B35">
      <w:pPr>
        <w:pStyle w:val="NoSpacing"/>
        <w:rPr>
          <w:rFonts w:cs="Times New Roman"/>
          <w:szCs w:val="24"/>
        </w:rPr>
      </w:pPr>
    </w:p>
    <w:p w14:paraId="68A7E0D7" w14:textId="77777777" w:rsidR="00215B35" w:rsidRDefault="00215B35" w:rsidP="00215B35">
      <w:pPr>
        <w:pStyle w:val="NoSpacing"/>
        <w:rPr>
          <w:rFonts w:cs="Times New Roman"/>
          <w:szCs w:val="24"/>
        </w:rPr>
      </w:pPr>
    </w:p>
    <w:p w14:paraId="0B698A86" w14:textId="77777777" w:rsidR="00215B35" w:rsidRDefault="00215B35" w:rsidP="00215B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203042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9F3A" w14:textId="77777777" w:rsidR="00215B35" w:rsidRDefault="00215B35" w:rsidP="009139A6">
      <w:r>
        <w:separator/>
      </w:r>
    </w:p>
  </w:endnote>
  <w:endnote w:type="continuationSeparator" w:id="0">
    <w:p w14:paraId="1B777D48" w14:textId="77777777" w:rsidR="00215B35" w:rsidRDefault="00215B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93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77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51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A91D" w14:textId="77777777" w:rsidR="00215B35" w:rsidRDefault="00215B35" w:rsidP="009139A6">
      <w:r>
        <w:separator/>
      </w:r>
    </w:p>
  </w:footnote>
  <w:footnote w:type="continuationSeparator" w:id="0">
    <w:p w14:paraId="7F869BA6" w14:textId="77777777" w:rsidR="00215B35" w:rsidRDefault="00215B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FA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6F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D3A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5"/>
    <w:rsid w:val="000666E0"/>
    <w:rsid w:val="00215B3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E7550"/>
  <w15:chartTrackingRefBased/>
  <w15:docId w15:val="{58A45505-BF69-4950-8D14-009E7E03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2023-08-06T20:49:00Z</dcterms:created>
  <dcterms:modified xsi:type="dcterms:W3CDTF">2023-08-06T20:50:00Z</dcterms:modified>
</cp:coreProperties>
</file>